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A7B5A" w14:textId="509099C0" w:rsidR="00AC31F7" w:rsidRPr="00AC31F7" w:rsidRDefault="007C1D47" w:rsidP="00AC31F7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bookmarkStart w:id="1" w:name="_Hlk60301409"/>
      <w:r>
        <w:rPr>
          <w:noProof/>
        </w:rPr>
        <w:drawing>
          <wp:anchor distT="0" distB="0" distL="114300" distR="114300" simplePos="0" relativeHeight="251659264" behindDoc="1" locked="0" layoutInCell="1" allowOverlap="1" wp14:anchorId="2733E827" wp14:editId="3420274E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B0CF4" w14:textId="77777777" w:rsidR="00AC31F7" w:rsidRPr="00AC31F7" w:rsidRDefault="00AC31F7" w:rsidP="00AC31F7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AC31F7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AC31F7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AC31F7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AC31F7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8" w:history="1">
        <w:r w:rsidRPr="00AC31F7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AC31F7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342CBDCA" w14:textId="237E1F40" w:rsidR="00AC31F7" w:rsidRPr="00AC31F7" w:rsidRDefault="00AC31F7" w:rsidP="00AC31F7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AC31F7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3502C496" w14:textId="06BBB98B" w:rsidR="00025386" w:rsidRDefault="007C1D47" w:rsidP="00AC31F7">
      <w:pPr>
        <w:pStyle w:val="Nagwek4"/>
        <w:spacing w:line="276" w:lineRule="auto"/>
        <w:ind w:left="0"/>
        <w:rPr>
          <w:rFonts w:asciiTheme="minorHAnsi" w:hAnsiTheme="minorHAnsi" w:cstheme="minorHAnsi"/>
          <w:bCs/>
          <w:i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1ACED37" wp14:editId="40F15E4E">
                <wp:simplePos x="0" y="0"/>
                <wp:positionH relativeFrom="column">
                  <wp:posOffset>-287655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214731308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2699D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2.65pt,-.35pt" to="492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657A47" w:rsidRPr="00AC31F7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D15218" w:rsidRPr="00AC31F7">
        <w:rPr>
          <w:rFonts w:asciiTheme="minorHAnsi" w:hAnsiTheme="minorHAnsi" w:cstheme="minorHAnsi"/>
          <w:bCs/>
          <w:iCs/>
          <w:sz w:val="18"/>
          <w:szCs w:val="18"/>
        </w:rPr>
        <w:t>3</w:t>
      </w:r>
      <w:r w:rsidR="007666D6" w:rsidRPr="00AC31F7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75D352E6" w14:textId="77777777" w:rsidR="00AC31F7" w:rsidRPr="00AC31F7" w:rsidRDefault="00AC31F7" w:rsidP="00AC31F7">
      <w:pPr>
        <w:rPr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C31F7" w14:paraId="03690BAC" w14:textId="77777777" w:rsidTr="00467CA2">
        <w:tc>
          <w:tcPr>
            <w:tcW w:w="2800" w:type="dxa"/>
          </w:tcPr>
          <w:p w14:paraId="463C8123" w14:textId="77777777" w:rsidR="00D520D3" w:rsidRPr="00AC31F7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C31F7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AC31F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A3302F8" w14:textId="77777777" w:rsidR="00D520D3" w:rsidRPr="00AC31F7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3205A31C" w14:textId="77777777" w:rsidR="00D520D3" w:rsidRPr="00AC31F7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D4F39CC" w14:textId="77777777" w:rsidR="00D520D3" w:rsidRPr="00AC31F7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AC31F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AC31F7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AC31F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520D3" w:rsidRPr="00AC31F7" w14:paraId="6EE01A6E" w14:textId="77777777" w:rsidTr="00467CA2">
        <w:tc>
          <w:tcPr>
            <w:tcW w:w="2800" w:type="dxa"/>
          </w:tcPr>
          <w:p w14:paraId="6FF180AD" w14:textId="77777777" w:rsidR="00D520D3" w:rsidRPr="00AC31F7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C31F7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EE259B9" w14:textId="77777777" w:rsidR="00D520D3" w:rsidRPr="00AC31F7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C98BED5" w14:textId="77777777" w:rsidR="00D520D3" w:rsidRPr="00AC31F7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ADDED29" w14:textId="77777777" w:rsidR="00D520D3" w:rsidRPr="00AC31F7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C31F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AC31F7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 osoby upoważnionej do reprezentacji podmiotu udostępniającego zasoby, stanowisko/podstawa do reprezentacji</w:t>
            </w:r>
            <w:r w:rsidRPr="00AC31F7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662D451" w14:textId="77777777" w:rsidR="00B62AD0" w:rsidRPr="00AC31F7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AC31F7" w14:paraId="0F7F7040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77DFB3" w14:textId="77777777" w:rsidR="00053927" w:rsidRPr="00AC31F7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31F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ZOBOWIĄZANIE PODMIOTU UDOSTĘPNIAJĄCEGO ZASOBY </w:t>
            </w:r>
          </w:p>
          <w:p w14:paraId="69CD9950" w14:textId="77777777" w:rsidR="00053927" w:rsidRPr="00AC31F7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AC31F7">
              <w:rPr>
                <w:rFonts w:asciiTheme="minorHAnsi" w:hAnsiTheme="minorHAnsi" w:cstheme="minorHAnsi"/>
                <w:color w:val="0070C0"/>
                <w:sz w:val="18"/>
                <w:szCs w:val="18"/>
                <w:u w:val="single"/>
              </w:rPr>
              <w:t>Uwaga</w:t>
            </w:r>
            <w:r w:rsidRPr="00AC31F7">
              <w:rPr>
                <w:rFonts w:asciiTheme="minorHAnsi" w:hAnsiTheme="minorHAnsi" w:cstheme="minorHAnsi"/>
                <w:color w:val="0070C0"/>
                <w:sz w:val="18"/>
                <w:szCs w:val="18"/>
              </w:rPr>
              <w:t xml:space="preserve">: </w:t>
            </w:r>
            <w:r w:rsidRPr="00AC31F7">
              <w:rPr>
                <w:rFonts w:asciiTheme="minorHAnsi" w:hAnsiTheme="minorHAnsi" w:cstheme="minorHAnsi"/>
                <w:i/>
                <w:color w:val="0070C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7020717" w14:textId="353ABE0A" w:rsidR="0071340C" w:rsidRPr="00AC31F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AC31F7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AC31F7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D15218" w:rsidRPr="00AC31F7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="00E27ABB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AC31F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C31F7" w14:paraId="249622B1" w14:textId="77777777" w:rsidTr="00467CA2">
        <w:tc>
          <w:tcPr>
            <w:tcW w:w="2269" w:type="dxa"/>
          </w:tcPr>
          <w:p w14:paraId="13D6CDE8" w14:textId="77777777" w:rsidR="00D520D3" w:rsidRPr="00AC31F7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2A5FAE0" w14:textId="796C9398" w:rsidR="00D520D3" w:rsidRPr="00AC31F7" w:rsidRDefault="00D15218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 oraz transport niesegregowanych oraz segregowanych  odpadów komunalnych z posesji Samodzielnego Publicznego Zakładu Opieki Zdrowotnej  w Siedlcach</w:t>
            </w:r>
            <w:r w:rsidR="00D520D3" w:rsidRPr="00AC31F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D15218" w:rsidRPr="00AC31F7" w14:paraId="56A4673F" w14:textId="77777777" w:rsidTr="00A70E68">
        <w:tc>
          <w:tcPr>
            <w:tcW w:w="2269" w:type="dxa"/>
          </w:tcPr>
          <w:p w14:paraId="40329DCC" w14:textId="77777777" w:rsidR="00D15218" w:rsidRPr="00AC31F7" w:rsidRDefault="00D15218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0DC8342" w14:textId="6A5289AD" w:rsidR="00D15218" w:rsidRPr="00AC31F7" w:rsidRDefault="00D15218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komunalne/562/2026</w:t>
            </w:r>
          </w:p>
        </w:tc>
      </w:tr>
    </w:tbl>
    <w:p w14:paraId="319398FA" w14:textId="7C19C7DB" w:rsidR="00DC652A" w:rsidRPr="00AC31F7" w:rsidRDefault="00D15218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0660800C" w14:textId="77777777" w:rsidR="00DC652A" w:rsidRPr="00AC31F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3F1CFBF0" w14:textId="77777777" w:rsidR="0071340C" w:rsidRPr="00AC31F7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</w:pPr>
      <w:r w:rsidRPr="00AC31F7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[</w:t>
      </w:r>
      <w:r w:rsidR="00DC652A" w:rsidRPr="00AC31F7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nazwa i adres Wykonawcy składającego ofertę</w:t>
      </w:r>
      <w:r w:rsidRPr="00AC31F7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]</w:t>
      </w:r>
    </w:p>
    <w:p w14:paraId="55FA0D23" w14:textId="77777777" w:rsidR="0071340C" w:rsidRPr="00AC31F7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4D6E794" w14:textId="77777777" w:rsidR="0071340C" w:rsidRPr="00AC31F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737F203C" w14:textId="77777777" w:rsidR="0071340C" w:rsidRPr="00AC31F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6F048738" w14:textId="77777777" w:rsidR="0071340C" w:rsidRPr="00AC31F7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</w:pPr>
      <w:r w:rsidRPr="00AC31F7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[</w:t>
      </w:r>
      <w:r w:rsidR="0071340C" w:rsidRPr="00AC31F7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określenie zasobów</w:t>
      </w:r>
      <w:r w:rsidRPr="00AC31F7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]</w:t>
      </w:r>
    </w:p>
    <w:p w14:paraId="1BC45F10" w14:textId="77777777" w:rsidR="0071340C" w:rsidRPr="00AC31F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</w:p>
    <w:p w14:paraId="577FBC0F" w14:textId="77777777" w:rsidR="0071340C" w:rsidRPr="00AC31F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Cs/>
          <w:sz w:val="12"/>
          <w:szCs w:val="12"/>
          <w:lang w:eastAsia="pl-PL"/>
        </w:rPr>
      </w:pPr>
    </w:p>
    <w:p w14:paraId="5A5E5DB8" w14:textId="77777777" w:rsidR="00DC652A" w:rsidRPr="00AC31F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  <w:r w:rsidRPr="00AC31F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AC31F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3E469D" w14:textId="77777777" w:rsidR="00DC652A" w:rsidRPr="00AC31F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7D27EF04" w14:textId="77777777" w:rsidR="0093388F" w:rsidRPr="00AC31F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00096192" w14:textId="77777777" w:rsidR="0093388F" w:rsidRPr="00AC31F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2F0CDEC" w14:textId="77777777" w:rsidR="0093388F" w:rsidRPr="00AC31F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bookmarkStart w:id="2" w:name="_Hlk60300768"/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bookmarkEnd w:id="2"/>
    <w:p w14:paraId="6B188CD5" w14:textId="77777777" w:rsidR="00CB29AC" w:rsidRPr="00AC31F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zakres mojego udziału przy realizacji zamówienia publicznego będzie następujący:</w:t>
      </w:r>
    </w:p>
    <w:p w14:paraId="27DFB46C" w14:textId="77777777" w:rsidR="00CB29AC" w:rsidRPr="00AC31F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4C194A02" w14:textId="77777777" w:rsidR="00830970" w:rsidRPr="00AC31F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okres </w:t>
      </w:r>
      <w:r w:rsidR="00830970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AC31F7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0139001A" w14:textId="77777777" w:rsidR="00E27ABB" w:rsidRPr="00AC31F7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AC31F7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AC31F7" w14:paraId="336A68FC" w14:textId="77777777" w:rsidTr="00467CA2">
        <w:tc>
          <w:tcPr>
            <w:tcW w:w="2660" w:type="dxa"/>
          </w:tcPr>
          <w:p w14:paraId="02C5A2F7" w14:textId="77777777" w:rsidR="00D520D3" w:rsidRPr="00AC31F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3099613" w14:textId="77777777" w:rsidR="00D520D3" w:rsidRPr="00AC31F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1CF5305" w14:textId="77777777" w:rsidR="00D520D3" w:rsidRPr="00AC31F7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9B0B891" w14:textId="77777777" w:rsidR="00D520D3" w:rsidRPr="00AC31F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BA54CAC" w14:textId="77777777" w:rsidR="00D520D3" w:rsidRPr="00AC31F7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F7B2C96" w14:textId="337EAF07" w:rsidR="00D520D3" w:rsidRPr="00AC31F7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D15218"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osoby / osób uprawnionych do reprezentacji </w:t>
            </w:r>
            <w:r w:rsidR="007F49C7"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podmiotu udostępniającego zasoby</w:t>
            </w:r>
            <w:r w:rsidRPr="00AC31F7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  <w:bookmarkEnd w:id="1"/>
    </w:tbl>
    <w:p w14:paraId="144A5401" w14:textId="77777777" w:rsidR="00E27ABB" w:rsidRPr="00AC31F7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E27ABB" w:rsidRPr="00AC31F7" w:rsidSect="00AC31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3839D" w14:textId="77777777" w:rsidR="0049739F" w:rsidRDefault="0049739F" w:rsidP="00025386">
      <w:pPr>
        <w:spacing w:after="0" w:line="240" w:lineRule="auto"/>
      </w:pPr>
      <w:r>
        <w:separator/>
      </w:r>
    </w:p>
  </w:endnote>
  <w:endnote w:type="continuationSeparator" w:id="0">
    <w:p w14:paraId="06968C27" w14:textId="77777777" w:rsidR="0049739F" w:rsidRDefault="0049739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4F8EF" w14:textId="77777777" w:rsidR="00D15218" w:rsidRDefault="00D152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F7D5" w14:textId="1D6E09D4" w:rsidR="00AC31F7" w:rsidRPr="00AC31F7" w:rsidRDefault="007C1D47" w:rsidP="00AC31F7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3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86E488" wp14:editId="07F35770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63967523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8A7320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AC31F7" w:rsidRPr="00AC31F7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6D400C8" w14:textId="7B34C837" w:rsidR="00025386" w:rsidRDefault="00AC31F7" w:rsidP="00AC31F7">
    <w:pPr>
      <w:pStyle w:val="Stopka"/>
      <w:ind w:right="360"/>
    </w:pPr>
    <w:r w:rsidRPr="00AC31F7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AC31F7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AC31F7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3"/>
    <w:r w:rsidR="00025386">
      <w:rPr>
        <w:rFonts w:ascii="Arial" w:hAnsi="Arial"/>
        <w:sz w:val="18"/>
        <w:szCs w:val="18"/>
      </w:rPr>
      <w:tab/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AC31F7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AC31F7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AC31F7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2E2EC2E9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0FDA" w14:textId="77777777" w:rsidR="00D15218" w:rsidRDefault="00D152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6DF7F" w14:textId="77777777" w:rsidR="0049739F" w:rsidRDefault="0049739F" w:rsidP="00025386">
      <w:pPr>
        <w:spacing w:after="0" w:line="240" w:lineRule="auto"/>
      </w:pPr>
      <w:r>
        <w:separator/>
      </w:r>
    </w:p>
  </w:footnote>
  <w:footnote w:type="continuationSeparator" w:id="0">
    <w:p w14:paraId="3BC05BA9" w14:textId="77777777" w:rsidR="0049739F" w:rsidRDefault="0049739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739E" w14:textId="77777777" w:rsidR="00D15218" w:rsidRDefault="00D152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012E0" w14:textId="77777777" w:rsidR="00D15218" w:rsidRDefault="00D152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9CDB" w14:textId="77777777" w:rsidR="00D15218" w:rsidRDefault="00D152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75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39F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4374F2"/>
    <w:rsid w:val="00460705"/>
    <w:rsid w:val="00467CA2"/>
    <w:rsid w:val="00485239"/>
    <w:rsid w:val="0049739F"/>
    <w:rsid w:val="004E27D7"/>
    <w:rsid w:val="0055145C"/>
    <w:rsid w:val="005624D8"/>
    <w:rsid w:val="00620476"/>
    <w:rsid w:val="00657A47"/>
    <w:rsid w:val="0071340C"/>
    <w:rsid w:val="00745A44"/>
    <w:rsid w:val="007666D6"/>
    <w:rsid w:val="007C1D47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C31F7"/>
    <w:rsid w:val="00AF4E90"/>
    <w:rsid w:val="00AF7375"/>
    <w:rsid w:val="00B62AD0"/>
    <w:rsid w:val="00B77707"/>
    <w:rsid w:val="00BE3BCE"/>
    <w:rsid w:val="00CB29AC"/>
    <w:rsid w:val="00D15218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40886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08022E5"/>
  <w15:chartTrackingRefBased/>
  <w15:docId w15:val="{CA3709C9-B909-4DC3-BAFA-8C2EC970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yl3">
    <w:name w:val="Styl3"/>
    <w:basedOn w:val="Normalny"/>
    <w:rsid w:val="00AC31F7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2026-03-11T11:50:00Z</cp:lastPrinted>
  <dcterms:created xsi:type="dcterms:W3CDTF">2026-03-11T11:51:00Z</dcterms:created>
  <dcterms:modified xsi:type="dcterms:W3CDTF">2026-03-11T11:51:00Z</dcterms:modified>
</cp:coreProperties>
</file>